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95" w:type="dxa"/>
        <w:jc w:val="center"/>
        <w:tblLook w:val="0000" w:firstRow="0" w:lastRow="0" w:firstColumn="0" w:lastColumn="0" w:noHBand="0" w:noVBand="0"/>
      </w:tblPr>
      <w:tblGrid>
        <w:gridCol w:w="4531"/>
        <w:gridCol w:w="278"/>
        <w:gridCol w:w="5386"/>
      </w:tblGrid>
      <w:tr w:rsidR="002041A0" w:rsidRPr="002041A0" w14:paraId="190CEEEF" w14:textId="77777777" w:rsidTr="00D31C0C">
        <w:trPr>
          <w:trHeight w:val="701"/>
          <w:jc w:val="center"/>
        </w:trPr>
        <w:tc>
          <w:tcPr>
            <w:tcW w:w="4531" w:type="dxa"/>
          </w:tcPr>
          <w:p w14:paraId="06F53A50" w14:textId="77777777" w:rsidR="00A955AE" w:rsidRPr="002041A0" w:rsidRDefault="00A955AE" w:rsidP="00D31C0C">
            <w:pPr>
              <w:widowControl w:val="0"/>
              <w:spacing w:before="20" w:after="20"/>
              <w:jc w:val="center"/>
              <w:rPr>
                <w:rFonts w:cs="Times New Roman"/>
                <w:b/>
                <w:lang w:val="vi-VN"/>
              </w:rPr>
            </w:pPr>
            <w:r w:rsidRPr="002041A0">
              <w:rPr>
                <w:rFonts w:cs="Times New Roman"/>
                <w:b/>
                <w:lang w:val="vi-VN"/>
              </w:rPr>
              <w:t>CÔNG TY C</w:t>
            </w:r>
            <w:r w:rsidRPr="002041A0">
              <w:rPr>
                <w:rFonts w:cs="Times New Roman"/>
                <w:b/>
              </w:rPr>
              <w:t xml:space="preserve">Ổ </w:t>
            </w:r>
            <w:r w:rsidRPr="002041A0">
              <w:rPr>
                <w:rFonts w:cs="Times New Roman"/>
                <w:b/>
                <w:lang w:val="vi-VN"/>
              </w:rPr>
              <w:t>P</w:t>
            </w:r>
            <w:r w:rsidRPr="002041A0">
              <w:rPr>
                <w:rFonts w:cs="Times New Roman"/>
                <w:b/>
              </w:rPr>
              <w:t>HẦN</w:t>
            </w:r>
            <w:r w:rsidRPr="002041A0">
              <w:rPr>
                <w:rFonts w:cs="Times New Roman"/>
                <w:b/>
                <w:lang w:val="vi-VN"/>
              </w:rPr>
              <w:t xml:space="preserve"> VICEM </w:t>
            </w:r>
            <w:r w:rsidRPr="002041A0">
              <w:rPr>
                <w:rFonts w:cs="Times New Roman"/>
                <w:b/>
              </w:rPr>
              <w:t xml:space="preserve">                          </w:t>
            </w:r>
            <w:r w:rsidRPr="002041A0">
              <w:rPr>
                <w:rFonts w:cs="Times New Roman"/>
                <w:b/>
                <w:lang w:val="vi-VN"/>
              </w:rPr>
              <w:t>BAO BÌ BÚT SƠN</w:t>
            </w:r>
          </w:p>
        </w:tc>
        <w:tc>
          <w:tcPr>
            <w:tcW w:w="278" w:type="dxa"/>
          </w:tcPr>
          <w:p w14:paraId="08CAB342" w14:textId="77777777" w:rsidR="00A955AE" w:rsidRPr="002041A0" w:rsidRDefault="00A955AE" w:rsidP="00D31C0C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634B942F" w14:textId="77777777" w:rsidR="00A955AE" w:rsidRPr="002041A0" w:rsidRDefault="00A955AE" w:rsidP="00D31C0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041A0">
              <w:rPr>
                <w:b/>
                <w:sz w:val="24"/>
                <w:szCs w:val="24"/>
              </w:rPr>
              <w:t>CỘNG HÒA XÃ HỘI CHỦ NGHĨA VIỆT NAM</w:t>
            </w:r>
          </w:p>
          <w:p w14:paraId="6580CB87" w14:textId="77777777" w:rsidR="00A955AE" w:rsidRPr="002041A0" w:rsidRDefault="00A955AE" w:rsidP="00D31C0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041A0">
              <w:rPr>
                <w:rFonts w:cs="Times New Roman"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A94E53" wp14:editId="352EBAF7">
                      <wp:simplePos x="0" y="0"/>
                      <wp:positionH relativeFrom="column">
                        <wp:posOffset>472707</wp:posOffset>
                      </wp:positionH>
                      <wp:positionV relativeFrom="paragraph">
                        <wp:posOffset>258078</wp:posOffset>
                      </wp:positionV>
                      <wp:extent cx="231648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6480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F60B79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pt,20.3pt" to="219.6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" strokecolor="black [3213]" strokeweight=".25pt">
                      <v:stroke joinstyle="miter"/>
                    </v:line>
                  </w:pict>
                </mc:Fallback>
              </mc:AlternateContent>
            </w:r>
            <w:r w:rsidRPr="002041A0">
              <w:rPr>
                <w:b/>
                <w:sz w:val="24"/>
                <w:szCs w:val="24"/>
              </w:rPr>
              <w:t>ĐỘC LẬP – TỰ DO – HẠNH PHÚC</w:t>
            </w:r>
          </w:p>
        </w:tc>
      </w:tr>
      <w:tr w:rsidR="002041A0" w:rsidRPr="002041A0" w14:paraId="331CEC7D" w14:textId="77777777" w:rsidTr="00D31C0C">
        <w:trPr>
          <w:trHeight w:val="321"/>
          <w:jc w:val="center"/>
        </w:trPr>
        <w:tc>
          <w:tcPr>
            <w:tcW w:w="4531" w:type="dxa"/>
          </w:tcPr>
          <w:p w14:paraId="20370817" w14:textId="5E8726DC" w:rsidR="00A955AE" w:rsidRPr="002041A0" w:rsidRDefault="00A955AE" w:rsidP="002351D7">
            <w:pPr>
              <w:widowControl w:val="0"/>
              <w:spacing w:before="120" w:after="120"/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2041A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C77676" wp14:editId="6B1879D0">
                      <wp:simplePos x="0" y="0"/>
                      <wp:positionH relativeFrom="column">
                        <wp:posOffset>722555</wp:posOffset>
                      </wp:positionH>
                      <wp:positionV relativeFrom="paragraph">
                        <wp:posOffset>3773</wp:posOffset>
                      </wp:positionV>
                      <wp:extent cx="1290918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0918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884AA3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9pt,.3pt" to="158.5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" strokecolor="black [3213]" strokeweight=".25pt">
                      <v:stroke joinstyle="miter"/>
                    </v:line>
                  </w:pict>
                </mc:Fallback>
              </mc:AlternateContent>
            </w:r>
            <w:r w:rsidRPr="002041A0">
              <w:t xml:space="preserve">Số:  </w:t>
            </w:r>
            <w:r w:rsidR="009A4E3B" w:rsidRPr="00E9569A">
              <w:t>02</w:t>
            </w:r>
            <w:r w:rsidR="009A4E3B" w:rsidRPr="00E9569A">
              <w:rPr>
                <w:lang w:val="vi-VN"/>
              </w:rPr>
              <w:t>/</w:t>
            </w:r>
            <w:r w:rsidR="000C4DA4">
              <w:t>26</w:t>
            </w:r>
            <w:r w:rsidR="009A4E3B" w:rsidRPr="00E9569A">
              <w:rPr>
                <w:lang w:val="vi-VN"/>
              </w:rPr>
              <w:t>/TT-</w:t>
            </w:r>
            <w:r w:rsidR="009A4E3B" w:rsidRPr="00E9569A">
              <w:t>ĐHCĐ</w:t>
            </w:r>
          </w:p>
        </w:tc>
        <w:tc>
          <w:tcPr>
            <w:tcW w:w="278" w:type="dxa"/>
          </w:tcPr>
          <w:p w14:paraId="7A3E15D8" w14:textId="77777777" w:rsidR="00A955AE" w:rsidRPr="002041A0" w:rsidRDefault="00A955AE" w:rsidP="00D31C0C">
            <w:pPr>
              <w:widowControl w:val="0"/>
              <w:spacing w:before="120"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3AD90837" w14:textId="1954D213" w:rsidR="00A955AE" w:rsidRPr="002041A0" w:rsidRDefault="000C4DA4" w:rsidP="00177D73">
            <w:pPr>
              <w:widowControl w:val="0"/>
              <w:spacing w:before="120" w:after="120"/>
              <w:jc w:val="right"/>
              <w:rPr>
                <w:b/>
                <w:sz w:val="24"/>
                <w:szCs w:val="24"/>
              </w:rPr>
            </w:pPr>
            <w:r>
              <w:rPr>
                <w:rFonts w:cs="Times New Roman"/>
                <w:i/>
                <w:szCs w:val="28"/>
              </w:rPr>
              <w:t>Ninh Bình</w:t>
            </w:r>
            <w:r w:rsidR="00A955AE" w:rsidRPr="002041A0">
              <w:rPr>
                <w:rFonts w:cs="Times New Roman"/>
                <w:bCs/>
                <w:i/>
                <w:szCs w:val="28"/>
                <w:lang w:val="vi-VN"/>
              </w:rPr>
              <w:t xml:space="preserve">, ngày </w:t>
            </w:r>
            <w:r>
              <w:rPr>
                <w:rFonts w:cs="Times New Roman"/>
                <w:bCs/>
                <w:i/>
                <w:szCs w:val="28"/>
              </w:rPr>
              <w:t>28</w:t>
            </w:r>
            <w:r w:rsidR="00A955AE" w:rsidRPr="002041A0">
              <w:rPr>
                <w:rFonts w:cs="Times New Roman"/>
                <w:bCs/>
                <w:i/>
                <w:szCs w:val="28"/>
                <w:lang w:val="vi-VN"/>
              </w:rPr>
              <w:t xml:space="preserve"> tháng</w:t>
            </w:r>
            <w:r w:rsidR="00A955AE" w:rsidRPr="002041A0">
              <w:rPr>
                <w:rFonts w:cs="Times New Roman"/>
                <w:bCs/>
                <w:i/>
                <w:szCs w:val="28"/>
              </w:rPr>
              <w:t xml:space="preserve"> </w:t>
            </w:r>
            <w:r w:rsidR="0079234B">
              <w:rPr>
                <w:rFonts w:cs="Times New Roman"/>
                <w:bCs/>
                <w:i/>
                <w:szCs w:val="28"/>
              </w:rPr>
              <w:t>05</w:t>
            </w:r>
            <w:r w:rsidR="00A955AE" w:rsidRPr="002041A0">
              <w:rPr>
                <w:rFonts w:cs="Times New Roman"/>
                <w:bCs/>
                <w:i/>
                <w:szCs w:val="28"/>
                <w:lang w:val="vi-VN"/>
              </w:rPr>
              <w:t xml:space="preserve"> </w:t>
            </w:r>
            <w:r w:rsidR="00A955AE" w:rsidRPr="002041A0">
              <w:rPr>
                <w:rFonts w:cs="Times New Roman"/>
                <w:bCs/>
                <w:i/>
                <w:szCs w:val="28"/>
              </w:rPr>
              <w:t>năm 20</w:t>
            </w:r>
            <w:r>
              <w:rPr>
                <w:rFonts w:cs="Times New Roman"/>
                <w:bCs/>
                <w:i/>
                <w:szCs w:val="28"/>
              </w:rPr>
              <w:t>26</w:t>
            </w:r>
          </w:p>
        </w:tc>
      </w:tr>
    </w:tbl>
    <w:p w14:paraId="1639A46D" w14:textId="138C39D6" w:rsidR="001000D5" w:rsidRPr="002041A0" w:rsidRDefault="001000D5" w:rsidP="00B0579B">
      <w:pPr>
        <w:pStyle w:val="Heading1"/>
        <w:rPr>
          <w:lang w:val="it-IT"/>
        </w:rPr>
      </w:pPr>
      <w:r w:rsidRPr="002041A0">
        <w:rPr>
          <w:lang w:val="it-IT"/>
        </w:rPr>
        <w:t xml:space="preserve">TỜ TRÌNH </w:t>
      </w:r>
    </w:p>
    <w:p w14:paraId="3C659E0C" w14:textId="7DAAD904" w:rsidR="001000D5" w:rsidRPr="002041A0" w:rsidRDefault="001000D5" w:rsidP="00B0579B">
      <w:pPr>
        <w:jc w:val="center"/>
        <w:rPr>
          <w:b/>
          <w:bCs/>
          <w:sz w:val="28"/>
          <w:szCs w:val="28"/>
          <w:lang w:val="it-IT"/>
        </w:rPr>
      </w:pPr>
      <w:r w:rsidRPr="002041A0">
        <w:rPr>
          <w:b/>
          <w:bCs/>
          <w:sz w:val="28"/>
          <w:szCs w:val="28"/>
          <w:lang w:val="it-IT"/>
        </w:rPr>
        <w:t xml:space="preserve">V/v thông qua </w:t>
      </w:r>
      <w:r w:rsidR="00886E5D" w:rsidRPr="002041A0">
        <w:rPr>
          <w:b/>
          <w:bCs/>
          <w:sz w:val="28"/>
          <w:szCs w:val="28"/>
          <w:lang w:val="it-IT"/>
        </w:rPr>
        <w:t>phương án phân phối lợi nhuận</w:t>
      </w:r>
      <w:r w:rsidR="00DF6E5B" w:rsidRPr="002041A0">
        <w:rPr>
          <w:b/>
          <w:bCs/>
          <w:sz w:val="28"/>
          <w:szCs w:val="28"/>
          <w:lang w:val="it-IT"/>
        </w:rPr>
        <w:t xml:space="preserve"> năm </w:t>
      </w:r>
      <w:r w:rsidR="006E27FA" w:rsidRPr="002041A0">
        <w:rPr>
          <w:b/>
          <w:bCs/>
          <w:sz w:val="28"/>
          <w:szCs w:val="28"/>
          <w:lang w:val="it-IT"/>
        </w:rPr>
        <w:t>20</w:t>
      </w:r>
      <w:r w:rsidR="000C4DA4">
        <w:rPr>
          <w:b/>
          <w:bCs/>
          <w:sz w:val="28"/>
          <w:szCs w:val="28"/>
          <w:lang w:val="it-IT"/>
        </w:rPr>
        <w:t>25</w:t>
      </w:r>
    </w:p>
    <w:p w14:paraId="216D11E5" w14:textId="12B38772" w:rsidR="001000D5" w:rsidRPr="002041A0" w:rsidRDefault="00B0579B" w:rsidP="00B0579B">
      <w:pPr>
        <w:jc w:val="center"/>
        <w:rPr>
          <w:lang w:val="it-IT"/>
        </w:rPr>
      </w:pPr>
      <w:r w:rsidRPr="002041A0">
        <w:rPr>
          <w:lang w:val="it-IT"/>
        </w:rPr>
        <w:t>----------</w:t>
      </w:r>
    </w:p>
    <w:p w14:paraId="5E991821" w14:textId="77777777" w:rsidR="00886E5D" w:rsidRPr="002041A0" w:rsidRDefault="00886E5D" w:rsidP="00886E5D">
      <w:pPr>
        <w:pStyle w:val="StyleTr"/>
        <w:rPr>
          <w:lang w:val="it-IT"/>
        </w:rPr>
      </w:pPr>
    </w:p>
    <w:p w14:paraId="323F8960" w14:textId="77777777" w:rsidR="00886E5D" w:rsidRPr="002041A0" w:rsidRDefault="00886E5D" w:rsidP="00886E5D">
      <w:pPr>
        <w:pStyle w:val="StyleH3"/>
        <w:rPr>
          <w:lang w:val="it-IT"/>
        </w:rPr>
      </w:pPr>
      <w:r w:rsidRPr="002041A0">
        <w:rPr>
          <w:lang w:val="it-IT"/>
        </w:rPr>
        <w:t>Căn cứ Điều lệ Tổ chức và hoạt động của Công ty Cổ phần Vicem Bao bì Bút Sơn;</w:t>
      </w:r>
    </w:p>
    <w:p w14:paraId="4A85E41E" w14:textId="2208B6CC" w:rsidR="00886E5D" w:rsidRPr="002041A0" w:rsidRDefault="00886E5D" w:rsidP="00886E5D">
      <w:pPr>
        <w:pStyle w:val="StyleH3"/>
        <w:rPr>
          <w:lang w:val="it-IT"/>
        </w:rPr>
      </w:pPr>
      <w:r w:rsidRPr="002041A0">
        <w:rPr>
          <w:lang w:val="it-IT"/>
        </w:rPr>
        <w:t>Căn cứ báo cáo tài chính năm 20</w:t>
      </w:r>
      <w:r w:rsidR="000C4DA4">
        <w:rPr>
          <w:lang w:val="it-IT"/>
        </w:rPr>
        <w:t>25</w:t>
      </w:r>
      <w:r w:rsidRPr="002041A0">
        <w:rPr>
          <w:lang w:val="it-IT"/>
        </w:rPr>
        <w:t xml:space="preserve"> của Công ty Cổ phần Vicem Bao bì Bút Sơn đã được kiểm toán;</w:t>
      </w:r>
    </w:p>
    <w:p w14:paraId="0D8D2E3D" w14:textId="430166AF" w:rsidR="00886E5D" w:rsidRPr="002041A0" w:rsidRDefault="00886E5D" w:rsidP="00886E5D">
      <w:pPr>
        <w:pStyle w:val="StyleH3"/>
        <w:rPr>
          <w:lang w:val="it-IT"/>
        </w:rPr>
      </w:pPr>
      <w:r w:rsidRPr="002041A0">
        <w:rPr>
          <w:lang w:val="it-IT"/>
        </w:rPr>
        <w:t>Hội đồng quản trị kính trình Đại hội đồng cổ đông phương án phân phối lợi nhuận năm 20</w:t>
      </w:r>
      <w:r w:rsidR="000C4DA4">
        <w:rPr>
          <w:lang w:val="it-IT"/>
        </w:rPr>
        <w:t>25</w:t>
      </w:r>
      <w:r w:rsidRPr="002041A0">
        <w:rPr>
          <w:lang w:val="it-IT"/>
        </w:rPr>
        <w:t xml:space="preserve"> như sau:</w:t>
      </w:r>
    </w:p>
    <w:p w14:paraId="3EDDE8B1" w14:textId="77777777" w:rsidR="00886E5D" w:rsidRPr="002041A0" w:rsidRDefault="00886E5D" w:rsidP="00886E5D">
      <w:pPr>
        <w:pStyle w:val="StyleTr"/>
        <w:rPr>
          <w:lang w:val="it-IT"/>
        </w:rPr>
      </w:pPr>
    </w:p>
    <w:tbl>
      <w:tblPr>
        <w:tblW w:w="9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5468"/>
        <w:gridCol w:w="992"/>
        <w:gridCol w:w="1984"/>
      </w:tblGrid>
      <w:tr w:rsidR="002041A0" w:rsidRPr="002041A0" w14:paraId="11A2D000" w14:textId="77777777" w:rsidTr="009267C3">
        <w:trPr>
          <w:trHeight w:val="147"/>
          <w:jc w:val="center"/>
        </w:trPr>
        <w:tc>
          <w:tcPr>
            <w:tcW w:w="623" w:type="dxa"/>
            <w:shd w:val="clear" w:color="auto" w:fill="DEEAF6" w:themeFill="accent5" w:themeFillTint="33"/>
            <w:vAlign w:val="center"/>
          </w:tcPr>
          <w:p w14:paraId="7C339DBE" w14:textId="14B7B79B" w:rsidR="00886E5D" w:rsidRPr="002041A0" w:rsidRDefault="00886E5D" w:rsidP="00886E5D">
            <w:pPr>
              <w:spacing w:before="120" w:after="120"/>
              <w:jc w:val="center"/>
              <w:rPr>
                <w:b/>
              </w:rPr>
            </w:pPr>
            <w:r w:rsidRPr="002041A0">
              <w:rPr>
                <w:b/>
              </w:rPr>
              <w:t>TT</w:t>
            </w:r>
          </w:p>
        </w:tc>
        <w:tc>
          <w:tcPr>
            <w:tcW w:w="5468" w:type="dxa"/>
            <w:shd w:val="clear" w:color="auto" w:fill="DEEAF6" w:themeFill="accent5" w:themeFillTint="33"/>
            <w:vAlign w:val="center"/>
          </w:tcPr>
          <w:p w14:paraId="63377C14" w14:textId="77777777" w:rsidR="00886E5D" w:rsidRPr="002041A0" w:rsidRDefault="00886E5D" w:rsidP="00886E5D">
            <w:pPr>
              <w:spacing w:before="120" w:after="120"/>
              <w:jc w:val="center"/>
              <w:rPr>
                <w:b/>
              </w:rPr>
            </w:pPr>
            <w:r w:rsidRPr="002041A0">
              <w:rPr>
                <w:b/>
              </w:rPr>
              <w:t>Chỉ tiêu</w:t>
            </w:r>
          </w:p>
        </w:tc>
        <w:tc>
          <w:tcPr>
            <w:tcW w:w="992" w:type="dxa"/>
            <w:shd w:val="clear" w:color="auto" w:fill="DEEAF6" w:themeFill="accent5" w:themeFillTint="33"/>
            <w:vAlign w:val="center"/>
          </w:tcPr>
          <w:p w14:paraId="62A0076C" w14:textId="77777777" w:rsidR="00886E5D" w:rsidRPr="002041A0" w:rsidRDefault="00886E5D" w:rsidP="00886E5D">
            <w:pPr>
              <w:spacing w:before="120" w:after="120"/>
              <w:jc w:val="center"/>
              <w:rPr>
                <w:b/>
              </w:rPr>
            </w:pPr>
            <w:r w:rsidRPr="002041A0">
              <w:rPr>
                <w:b/>
              </w:rPr>
              <w:t>ĐVT</w:t>
            </w:r>
          </w:p>
        </w:tc>
        <w:tc>
          <w:tcPr>
            <w:tcW w:w="1984" w:type="dxa"/>
            <w:shd w:val="clear" w:color="auto" w:fill="DEEAF6" w:themeFill="accent5" w:themeFillTint="33"/>
            <w:vAlign w:val="center"/>
          </w:tcPr>
          <w:p w14:paraId="30499340" w14:textId="77777777" w:rsidR="00886E5D" w:rsidRPr="002041A0" w:rsidRDefault="00886E5D" w:rsidP="00886E5D">
            <w:pPr>
              <w:spacing w:before="120" w:after="120"/>
              <w:jc w:val="center"/>
              <w:rPr>
                <w:b/>
              </w:rPr>
            </w:pPr>
            <w:r w:rsidRPr="002041A0">
              <w:rPr>
                <w:b/>
              </w:rPr>
              <w:t>Số tiền</w:t>
            </w:r>
          </w:p>
        </w:tc>
      </w:tr>
      <w:tr w:rsidR="000C4DA4" w:rsidRPr="002041A0" w14:paraId="734CAC66" w14:textId="77777777" w:rsidTr="009267C3">
        <w:trPr>
          <w:trHeight w:val="443"/>
          <w:jc w:val="center"/>
        </w:trPr>
        <w:tc>
          <w:tcPr>
            <w:tcW w:w="623" w:type="dxa"/>
          </w:tcPr>
          <w:p w14:paraId="2E1249FF" w14:textId="74F77E3F" w:rsidR="000C4DA4" w:rsidRPr="002041A0" w:rsidRDefault="000C4DA4" w:rsidP="000C4DA4">
            <w:pPr>
              <w:pStyle w:val="ListParagraph"/>
              <w:numPr>
                <w:ilvl w:val="0"/>
                <w:numId w:val="7"/>
              </w:numPr>
              <w:spacing w:before="40" w:after="40"/>
              <w:ind w:left="113" w:firstLine="0"/>
            </w:pPr>
          </w:p>
        </w:tc>
        <w:tc>
          <w:tcPr>
            <w:tcW w:w="5468" w:type="dxa"/>
          </w:tcPr>
          <w:p w14:paraId="0EAD85BE" w14:textId="77777777" w:rsidR="000C4DA4" w:rsidRPr="002041A0" w:rsidRDefault="000C4DA4" w:rsidP="000C4DA4">
            <w:pPr>
              <w:spacing w:before="40" w:after="40"/>
            </w:pPr>
            <w:r w:rsidRPr="002041A0">
              <w:t xml:space="preserve">Tổng lợi nhuận trước thuế </w:t>
            </w:r>
          </w:p>
        </w:tc>
        <w:tc>
          <w:tcPr>
            <w:tcW w:w="992" w:type="dxa"/>
          </w:tcPr>
          <w:p w14:paraId="31F09627" w14:textId="77777777" w:rsidR="000C4DA4" w:rsidRPr="002041A0" w:rsidRDefault="000C4DA4" w:rsidP="000C4DA4">
            <w:pPr>
              <w:spacing w:before="40" w:after="40"/>
              <w:jc w:val="center"/>
            </w:pPr>
            <w:r w:rsidRPr="002041A0">
              <w:t>Đồng</w:t>
            </w:r>
          </w:p>
        </w:tc>
        <w:tc>
          <w:tcPr>
            <w:tcW w:w="1984" w:type="dxa"/>
          </w:tcPr>
          <w:p w14:paraId="75BD1E9F" w14:textId="4449CE3F" w:rsidR="000C4DA4" w:rsidRPr="002041A0" w:rsidRDefault="000C4DA4" w:rsidP="000C4DA4">
            <w:pPr>
              <w:spacing w:before="40" w:after="40"/>
              <w:jc w:val="right"/>
            </w:pPr>
            <w:r w:rsidRPr="00B65A0E">
              <w:t>9.113.447.433</w:t>
            </w:r>
          </w:p>
        </w:tc>
      </w:tr>
      <w:tr w:rsidR="000C4DA4" w:rsidRPr="002041A0" w14:paraId="7118338B" w14:textId="77777777" w:rsidTr="009267C3">
        <w:trPr>
          <w:trHeight w:val="443"/>
          <w:jc w:val="center"/>
        </w:trPr>
        <w:tc>
          <w:tcPr>
            <w:tcW w:w="623" w:type="dxa"/>
          </w:tcPr>
          <w:p w14:paraId="5F7EC1F5" w14:textId="55B3294D" w:rsidR="000C4DA4" w:rsidRPr="002041A0" w:rsidRDefault="000C4DA4" w:rsidP="000C4DA4">
            <w:pPr>
              <w:pStyle w:val="ListParagraph"/>
              <w:numPr>
                <w:ilvl w:val="0"/>
                <w:numId w:val="7"/>
              </w:numPr>
              <w:spacing w:before="40" w:after="40"/>
              <w:ind w:left="113" w:firstLine="0"/>
            </w:pPr>
          </w:p>
        </w:tc>
        <w:tc>
          <w:tcPr>
            <w:tcW w:w="5468" w:type="dxa"/>
          </w:tcPr>
          <w:p w14:paraId="1CE3CC6B" w14:textId="77777777" w:rsidR="000C4DA4" w:rsidRPr="002041A0" w:rsidRDefault="000C4DA4" w:rsidP="000C4DA4">
            <w:pPr>
              <w:spacing w:before="40" w:after="40"/>
            </w:pPr>
            <w:r w:rsidRPr="002041A0">
              <w:t xml:space="preserve">Thuế thu nhập DN phải nộp </w:t>
            </w:r>
          </w:p>
        </w:tc>
        <w:tc>
          <w:tcPr>
            <w:tcW w:w="992" w:type="dxa"/>
          </w:tcPr>
          <w:p w14:paraId="6A25D460" w14:textId="77777777" w:rsidR="000C4DA4" w:rsidRPr="002041A0" w:rsidRDefault="000C4DA4" w:rsidP="000C4DA4">
            <w:pPr>
              <w:spacing w:before="40" w:after="40"/>
              <w:jc w:val="center"/>
            </w:pPr>
            <w:r w:rsidRPr="002041A0">
              <w:t>Đồng</w:t>
            </w:r>
          </w:p>
        </w:tc>
        <w:tc>
          <w:tcPr>
            <w:tcW w:w="1984" w:type="dxa"/>
          </w:tcPr>
          <w:p w14:paraId="485146DC" w14:textId="0F743AAB" w:rsidR="000C4DA4" w:rsidRPr="002041A0" w:rsidRDefault="000C4DA4" w:rsidP="000C4DA4">
            <w:pPr>
              <w:spacing w:before="40" w:after="40"/>
              <w:jc w:val="right"/>
            </w:pPr>
            <w:r w:rsidRPr="00B65A0E">
              <w:t xml:space="preserve"> 1.863.889.487 </w:t>
            </w:r>
          </w:p>
        </w:tc>
      </w:tr>
      <w:tr w:rsidR="000C4DA4" w:rsidRPr="002041A0" w14:paraId="235BE6FD" w14:textId="77777777" w:rsidTr="009267C3">
        <w:trPr>
          <w:trHeight w:val="427"/>
          <w:jc w:val="center"/>
        </w:trPr>
        <w:tc>
          <w:tcPr>
            <w:tcW w:w="623" w:type="dxa"/>
          </w:tcPr>
          <w:p w14:paraId="487E6297" w14:textId="554456E6" w:rsidR="000C4DA4" w:rsidRPr="002041A0" w:rsidRDefault="000C4DA4" w:rsidP="000C4DA4">
            <w:pPr>
              <w:pStyle w:val="ListParagraph"/>
              <w:numPr>
                <w:ilvl w:val="0"/>
                <w:numId w:val="7"/>
              </w:numPr>
              <w:spacing w:before="40" w:after="40"/>
              <w:ind w:left="113" w:firstLine="0"/>
            </w:pPr>
          </w:p>
        </w:tc>
        <w:tc>
          <w:tcPr>
            <w:tcW w:w="5468" w:type="dxa"/>
          </w:tcPr>
          <w:p w14:paraId="339927E1" w14:textId="4438F2CC" w:rsidR="000C4DA4" w:rsidRPr="002041A0" w:rsidRDefault="000C4DA4" w:rsidP="000C4DA4">
            <w:pPr>
              <w:spacing w:before="40" w:after="40"/>
            </w:pPr>
            <w:r w:rsidRPr="002041A0">
              <w:t>Lợi nhuận sau thuế chưa phân phối năm 20</w:t>
            </w:r>
            <w:r>
              <w:t>25</w:t>
            </w:r>
          </w:p>
        </w:tc>
        <w:tc>
          <w:tcPr>
            <w:tcW w:w="992" w:type="dxa"/>
          </w:tcPr>
          <w:p w14:paraId="159BA13B" w14:textId="77777777" w:rsidR="000C4DA4" w:rsidRPr="002041A0" w:rsidRDefault="000C4DA4" w:rsidP="000C4DA4">
            <w:pPr>
              <w:spacing w:before="40" w:after="40"/>
              <w:jc w:val="center"/>
            </w:pPr>
            <w:r w:rsidRPr="002041A0">
              <w:t>Đồng</w:t>
            </w:r>
          </w:p>
        </w:tc>
        <w:tc>
          <w:tcPr>
            <w:tcW w:w="1984" w:type="dxa"/>
          </w:tcPr>
          <w:p w14:paraId="0E851AA5" w14:textId="622D10F5" w:rsidR="000C4DA4" w:rsidRPr="002041A0" w:rsidRDefault="000C4DA4" w:rsidP="000C4DA4">
            <w:pPr>
              <w:spacing w:before="40" w:after="40"/>
              <w:jc w:val="right"/>
            </w:pPr>
            <w:r w:rsidRPr="00B65A0E">
              <w:t xml:space="preserve"> 7.249.557.946 </w:t>
            </w:r>
          </w:p>
        </w:tc>
      </w:tr>
      <w:tr w:rsidR="002041A0" w:rsidRPr="002041A0" w14:paraId="278EC49E" w14:textId="77777777" w:rsidTr="009267C3">
        <w:trPr>
          <w:trHeight w:val="427"/>
          <w:jc w:val="center"/>
        </w:trPr>
        <w:tc>
          <w:tcPr>
            <w:tcW w:w="623" w:type="dxa"/>
          </w:tcPr>
          <w:p w14:paraId="17B9307C" w14:textId="39C68CEC" w:rsidR="00886E5D" w:rsidRPr="002041A0" w:rsidRDefault="00886E5D" w:rsidP="00886E5D">
            <w:pPr>
              <w:pStyle w:val="ListParagraph"/>
              <w:numPr>
                <w:ilvl w:val="0"/>
                <w:numId w:val="7"/>
              </w:numPr>
              <w:spacing w:before="40" w:after="40"/>
              <w:ind w:left="113" w:firstLine="0"/>
            </w:pPr>
          </w:p>
        </w:tc>
        <w:tc>
          <w:tcPr>
            <w:tcW w:w="5468" w:type="dxa"/>
          </w:tcPr>
          <w:p w14:paraId="3685BDD8" w14:textId="77777777" w:rsidR="00886E5D" w:rsidRPr="002041A0" w:rsidRDefault="00886E5D" w:rsidP="00886E5D">
            <w:pPr>
              <w:spacing w:before="40" w:after="40"/>
            </w:pPr>
            <w:r w:rsidRPr="002041A0">
              <w:t>Lợi nhuận sau thuế chưa phân phối các năm trước</w:t>
            </w:r>
          </w:p>
        </w:tc>
        <w:tc>
          <w:tcPr>
            <w:tcW w:w="992" w:type="dxa"/>
          </w:tcPr>
          <w:p w14:paraId="43D0D52B" w14:textId="77777777" w:rsidR="00886E5D" w:rsidRPr="002041A0" w:rsidRDefault="00886E5D" w:rsidP="00886E5D">
            <w:pPr>
              <w:spacing w:before="40" w:after="40"/>
              <w:jc w:val="center"/>
            </w:pPr>
            <w:r w:rsidRPr="002041A0">
              <w:t>Đồng</w:t>
            </w:r>
          </w:p>
        </w:tc>
        <w:tc>
          <w:tcPr>
            <w:tcW w:w="1984" w:type="dxa"/>
          </w:tcPr>
          <w:p w14:paraId="3D8EBA53" w14:textId="60E2C25D" w:rsidR="00886E5D" w:rsidRPr="002041A0" w:rsidRDefault="00886E5D" w:rsidP="00886E5D">
            <w:pPr>
              <w:spacing w:before="40" w:after="40"/>
              <w:jc w:val="right"/>
            </w:pPr>
          </w:p>
        </w:tc>
      </w:tr>
      <w:tr w:rsidR="002041A0" w:rsidRPr="002041A0" w14:paraId="2E2E9C6B" w14:textId="77777777" w:rsidTr="009267C3">
        <w:trPr>
          <w:trHeight w:val="427"/>
          <w:jc w:val="center"/>
        </w:trPr>
        <w:tc>
          <w:tcPr>
            <w:tcW w:w="623" w:type="dxa"/>
          </w:tcPr>
          <w:p w14:paraId="2B19994C" w14:textId="11190BA2" w:rsidR="00886E5D" w:rsidRPr="002041A0" w:rsidRDefault="00886E5D" w:rsidP="00886E5D">
            <w:pPr>
              <w:pStyle w:val="ListParagraph"/>
              <w:numPr>
                <w:ilvl w:val="0"/>
                <w:numId w:val="7"/>
              </w:numPr>
              <w:spacing w:before="40" w:after="40"/>
              <w:ind w:left="113" w:firstLine="0"/>
            </w:pPr>
          </w:p>
        </w:tc>
        <w:tc>
          <w:tcPr>
            <w:tcW w:w="5468" w:type="dxa"/>
          </w:tcPr>
          <w:p w14:paraId="101ABF6B" w14:textId="271E670E" w:rsidR="00886E5D" w:rsidRPr="002041A0" w:rsidRDefault="00886E5D" w:rsidP="00177D73">
            <w:pPr>
              <w:spacing w:before="40" w:after="40"/>
            </w:pPr>
            <w:r w:rsidRPr="002041A0">
              <w:t>Chia cổ tức năm 20</w:t>
            </w:r>
            <w:r w:rsidR="000C4DA4">
              <w:t>25</w:t>
            </w:r>
            <w:r w:rsidRPr="002041A0">
              <w:t xml:space="preserve"> bằng tiền (</w:t>
            </w:r>
            <w:r w:rsidR="00177D73">
              <w:t>10</w:t>
            </w:r>
            <w:r w:rsidRPr="002041A0">
              <w:t>%)</w:t>
            </w:r>
          </w:p>
        </w:tc>
        <w:tc>
          <w:tcPr>
            <w:tcW w:w="992" w:type="dxa"/>
          </w:tcPr>
          <w:p w14:paraId="6D2E384C" w14:textId="77777777" w:rsidR="00886E5D" w:rsidRPr="002041A0" w:rsidRDefault="00886E5D" w:rsidP="00886E5D">
            <w:pPr>
              <w:spacing w:before="40" w:after="40"/>
              <w:jc w:val="center"/>
            </w:pPr>
            <w:r w:rsidRPr="002041A0">
              <w:t>Đồng</w:t>
            </w:r>
          </w:p>
        </w:tc>
        <w:tc>
          <w:tcPr>
            <w:tcW w:w="1984" w:type="dxa"/>
          </w:tcPr>
          <w:p w14:paraId="21329FF1" w14:textId="2A6C3A7B" w:rsidR="00886E5D" w:rsidRPr="002041A0" w:rsidRDefault="00DB7EB7" w:rsidP="00886E5D">
            <w:pPr>
              <w:spacing w:before="40" w:after="40"/>
              <w:jc w:val="right"/>
            </w:pPr>
            <w:r w:rsidRPr="00DB7EB7">
              <w:t>6.000.000.000</w:t>
            </w:r>
          </w:p>
        </w:tc>
      </w:tr>
      <w:tr w:rsidR="007853F0" w:rsidRPr="002041A0" w14:paraId="63AF6901" w14:textId="77777777" w:rsidTr="009267C3">
        <w:trPr>
          <w:trHeight w:val="427"/>
          <w:jc w:val="center"/>
        </w:trPr>
        <w:tc>
          <w:tcPr>
            <w:tcW w:w="623" w:type="dxa"/>
          </w:tcPr>
          <w:p w14:paraId="4D3393BB" w14:textId="08E00DC9" w:rsidR="007853F0" w:rsidRPr="002041A0" w:rsidRDefault="007853F0" w:rsidP="00886E5D">
            <w:pPr>
              <w:pStyle w:val="ListParagraph"/>
              <w:numPr>
                <w:ilvl w:val="0"/>
                <w:numId w:val="7"/>
              </w:numPr>
              <w:spacing w:before="40" w:after="40"/>
              <w:ind w:left="113" w:firstLine="0"/>
            </w:pPr>
          </w:p>
        </w:tc>
        <w:tc>
          <w:tcPr>
            <w:tcW w:w="5468" w:type="dxa"/>
          </w:tcPr>
          <w:p w14:paraId="4EB74520" w14:textId="3EDB8FB7" w:rsidR="007853F0" w:rsidRPr="002041A0" w:rsidRDefault="007853F0" w:rsidP="007853F0">
            <w:pPr>
              <w:spacing w:before="40" w:after="40"/>
            </w:pPr>
            <w:r w:rsidRPr="002041A0">
              <w:t xml:space="preserve">Trích lập quỹ </w:t>
            </w:r>
            <w:r>
              <w:t>đầu tư và phát triển</w:t>
            </w:r>
          </w:p>
        </w:tc>
        <w:tc>
          <w:tcPr>
            <w:tcW w:w="992" w:type="dxa"/>
          </w:tcPr>
          <w:p w14:paraId="67E3AE72" w14:textId="77777777" w:rsidR="007853F0" w:rsidRPr="002041A0" w:rsidRDefault="007853F0" w:rsidP="00886E5D">
            <w:pPr>
              <w:spacing w:before="40" w:after="40"/>
              <w:jc w:val="center"/>
            </w:pPr>
            <w:r w:rsidRPr="002041A0">
              <w:t>Đồng</w:t>
            </w:r>
          </w:p>
        </w:tc>
        <w:tc>
          <w:tcPr>
            <w:tcW w:w="1984" w:type="dxa"/>
          </w:tcPr>
          <w:p w14:paraId="24A832BE" w14:textId="1022AB76" w:rsidR="007853F0" w:rsidRPr="002041A0" w:rsidRDefault="000C4DA4" w:rsidP="00886E5D">
            <w:pPr>
              <w:spacing w:before="40" w:after="40"/>
              <w:jc w:val="right"/>
            </w:pPr>
            <w:r>
              <w:t>200</w:t>
            </w:r>
            <w:r w:rsidR="00DB7EB7" w:rsidRPr="00DB7EB7">
              <w:t>.000.000</w:t>
            </w:r>
          </w:p>
        </w:tc>
      </w:tr>
      <w:tr w:rsidR="007853F0" w:rsidRPr="002041A0" w14:paraId="0FE27745" w14:textId="77777777" w:rsidTr="009267C3">
        <w:trPr>
          <w:trHeight w:val="427"/>
          <w:jc w:val="center"/>
        </w:trPr>
        <w:tc>
          <w:tcPr>
            <w:tcW w:w="623" w:type="dxa"/>
          </w:tcPr>
          <w:p w14:paraId="5B5C3E3A" w14:textId="167D99E2" w:rsidR="007853F0" w:rsidRPr="002041A0" w:rsidRDefault="007853F0" w:rsidP="00886E5D">
            <w:pPr>
              <w:pStyle w:val="ListParagraph"/>
              <w:numPr>
                <w:ilvl w:val="0"/>
                <w:numId w:val="7"/>
              </w:numPr>
              <w:spacing w:before="40" w:after="40"/>
              <w:ind w:left="113" w:firstLine="0"/>
            </w:pPr>
          </w:p>
        </w:tc>
        <w:tc>
          <w:tcPr>
            <w:tcW w:w="5468" w:type="dxa"/>
          </w:tcPr>
          <w:p w14:paraId="7CCC225D" w14:textId="17934AC6" w:rsidR="007853F0" w:rsidRPr="002041A0" w:rsidRDefault="007853F0" w:rsidP="007853F0">
            <w:pPr>
              <w:spacing w:before="40" w:after="40"/>
            </w:pPr>
            <w:r w:rsidRPr="002041A0">
              <w:t xml:space="preserve">Trích lập quỹ </w:t>
            </w:r>
            <w:r>
              <w:t>khen thưởng và phúc lợi</w:t>
            </w:r>
          </w:p>
        </w:tc>
        <w:tc>
          <w:tcPr>
            <w:tcW w:w="992" w:type="dxa"/>
          </w:tcPr>
          <w:p w14:paraId="3E4F4E2F" w14:textId="77777777" w:rsidR="007853F0" w:rsidRPr="002041A0" w:rsidRDefault="007853F0" w:rsidP="00886E5D">
            <w:pPr>
              <w:spacing w:before="40" w:after="40"/>
              <w:jc w:val="center"/>
            </w:pPr>
            <w:r w:rsidRPr="002041A0">
              <w:t>Đồng</w:t>
            </w:r>
          </w:p>
        </w:tc>
        <w:tc>
          <w:tcPr>
            <w:tcW w:w="1984" w:type="dxa"/>
          </w:tcPr>
          <w:p w14:paraId="0377396B" w14:textId="4C61062C" w:rsidR="007853F0" w:rsidRPr="002041A0" w:rsidRDefault="000C4DA4" w:rsidP="00886E5D">
            <w:pPr>
              <w:spacing w:before="40" w:after="40"/>
              <w:jc w:val="right"/>
            </w:pPr>
            <w:r w:rsidRPr="000C4DA4">
              <w:t>1.049.557.946</w:t>
            </w:r>
          </w:p>
        </w:tc>
      </w:tr>
      <w:tr w:rsidR="00886E5D" w:rsidRPr="002041A0" w14:paraId="5848E602" w14:textId="77777777" w:rsidTr="009267C3">
        <w:trPr>
          <w:trHeight w:val="427"/>
          <w:jc w:val="center"/>
        </w:trPr>
        <w:tc>
          <w:tcPr>
            <w:tcW w:w="623" w:type="dxa"/>
          </w:tcPr>
          <w:p w14:paraId="7E064AC9" w14:textId="6B853FFA" w:rsidR="00886E5D" w:rsidRPr="002041A0" w:rsidRDefault="00886E5D" w:rsidP="00886E5D">
            <w:pPr>
              <w:pStyle w:val="ListParagraph"/>
              <w:numPr>
                <w:ilvl w:val="0"/>
                <w:numId w:val="7"/>
              </w:numPr>
              <w:spacing w:before="40" w:after="40"/>
              <w:ind w:left="113" w:firstLine="0"/>
            </w:pPr>
          </w:p>
        </w:tc>
        <w:tc>
          <w:tcPr>
            <w:tcW w:w="5468" w:type="dxa"/>
          </w:tcPr>
          <w:p w14:paraId="526FEE1D" w14:textId="77777777" w:rsidR="00886E5D" w:rsidRPr="002041A0" w:rsidRDefault="00886E5D" w:rsidP="00886E5D">
            <w:pPr>
              <w:spacing w:before="40" w:after="40"/>
            </w:pPr>
            <w:r w:rsidRPr="002041A0">
              <w:t>Lợi nhuận còn lại chưa phân phối</w:t>
            </w:r>
          </w:p>
        </w:tc>
        <w:tc>
          <w:tcPr>
            <w:tcW w:w="992" w:type="dxa"/>
          </w:tcPr>
          <w:p w14:paraId="2B0EBA5C" w14:textId="77777777" w:rsidR="00886E5D" w:rsidRPr="002041A0" w:rsidRDefault="00886E5D" w:rsidP="00886E5D">
            <w:pPr>
              <w:spacing w:before="40" w:after="40"/>
              <w:jc w:val="center"/>
            </w:pPr>
            <w:r w:rsidRPr="002041A0">
              <w:t>Đồng</w:t>
            </w:r>
          </w:p>
        </w:tc>
        <w:tc>
          <w:tcPr>
            <w:tcW w:w="1984" w:type="dxa"/>
          </w:tcPr>
          <w:p w14:paraId="6F101D82" w14:textId="34DD9ECA" w:rsidR="00886E5D" w:rsidRPr="002041A0" w:rsidRDefault="007528E8" w:rsidP="00886E5D">
            <w:pPr>
              <w:spacing w:before="40" w:after="40"/>
              <w:jc w:val="right"/>
            </w:pPr>
            <w:r w:rsidRPr="002041A0">
              <w:t>0</w:t>
            </w:r>
          </w:p>
        </w:tc>
      </w:tr>
    </w:tbl>
    <w:p w14:paraId="19C71762" w14:textId="77777777" w:rsidR="00886E5D" w:rsidRPr="002041A0" w:rsidRDefault="00886E5D" w:rsidP="00886E5D">
      <w:pPr>
        <w:pStyle w:val="StyleTr"/>
      </w:pPr>
    </w:p>
    <w:p w14:paraId="7FACB636" w14:textId="6234AC69" w:rsidR="00886E5D" w:rsidRPr="002041A0" w:rsidRDefault="00886E5D" w:rsidP="00886E5D">
      <w:pPr>
        <w:ind w:firstLine="709"/>
        <w:rPr>
          <w:b/>
          <w:i/>
        </w:rPr>
      </w:pPr>
      <w:r w:rsidRPr="002041A0">
        <w:rPr>
          <w:b/>
          <w:i/>
        </w:rPr>
        <w:t>Kính trình Đại hội đồng cổ đông xem xét và thông qua./.</w:t>
      </w:r>
    </w:p>
    <w:p w14:paraId="1FD72D81" w14:textId="3191CE58" w:rsidR="00886E5D" w:rsidRPr="002041A0" w:rsidRDefault="00886E5D" w:rsidP="009267C3">
      <w:pPr>
        <w:spacing w:before="120"/>
        <w:ind w:firstLine="709"/>
        <w:rPr>
          <w:b/>
        </w:rPr>
      </w:pPr>
      <w:r w:rsidRPr="002041A0">
        <w:rPr>
          <w:b/>
        </w:rPr>
        <w:t>Trân trọng cảm ơn!</w:t>
      </w:r>
    </w:p>
    <w:p w14:paraId="41A5C4AF" w14:textId="0F7748B1" w:rsidR="00886E5D" w:rsidRPr="002041A0" w:rsidRDefault="00886E5D" w:rsidP="00886E5D">
      <w:pPr>
        <w:pStyle w:val="StyleTr"/>
      </w:pPr>
    </w:p>
    <w:p w14:paraId="6E2C5CFB" w14:textId="77777777" w:rsidR="00886E5D" w:rsidRPr="002041A0" w:rsidRDefault="00886E5D" w:rsidP="00886E5D">
      <w:pPr>
        <w:pStyle w:val="StyleTr"/>
      </w:pPr>
    </w:p>
    <w:p w14:paraId="665AADC3" w14:textId="77777777" w:rsidR="00886E5D" w:rsidRPr="002041A0" w:rsidRDefault="00886E5D" w:rsidP="00886E5D">
      <w:pPr>
        <w:pStyle w:val="StyleTr"/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200"/>
        <w:gridCol w:w="5160"/>
      </w:tblGrid>
      <w:tr w:rsidR="00886E5D" w:rsidRPr="002041A0" w14:paraId="4A2781C5" w14:textId="77777777" w:rsidTr="000B734D">
        <w:trPr>
          <w:trHeight w:val="2060"/>
        </w:trPr>
        <w:tc>
          <w:tcPr>
            <w:tcW w:w="4200" w:type="dxa"/>
          </w:tcPr>
          <w:p w14:paraId="40CF7C5E" w14:textId="77777777" w:rsidR="00886E5D" w:rsidRPr="002041A0" w:rsidRDefault="00886E5D" w:rsidP="000B734D">
            <w:pPr>
              <w:rPr>
                <w:lang w:val="pt-BR"/>
              </w:rPr>
            </w:pPr>
            <w:r w:rsidRPr="002041A0">
              <w:rPr>
                <w:lang w:val="pt-BR"/>
              </w:rPr>
              <w:t>Nơi nhận:</w:t>
            </w:r>
            <w:r w:rsidRPr="002041A0">
              <w:rPr>
                <w:lang w:val="pt-BR"/>
              </w:rPr>
              <w:tab/>
            </w:r>
            <w:r w:rsidRPr="002041A0">
              <w:rPr>
                <w:lang w:val="pt-BR"/>
              </w:rPr>
              <w:tab/>
            </w:r>
          </w:p>
          <w:p w14:paraId="72E2E8A7" w14:textId="76879174" w:rsidR="00886E5D" w:rsidRPr="002041A0" w:rsidRDefault="00886E5D" w:rsidP="00143543">
            <w:pPr>
              <w:spacing w:before="20" w:line="240" w:lineRule="auto"/>
              <w:rPr>
                <w:sz w:val="24"/>
                <w:szCs w:val="24"/>
                <w:lang w:val="pt-BR"/>
              </w:rPr>
            </w:pPr>
            <w:r w:rsidRPr="002041A0">
              <w:rPr>
                <w:sz w:val="24"/>
                <w:szCs w:val="24"/>
                <w:lang w:val="pt-BR"/>
              </w:rPr>
              <w:t>- ĐHĐCĐ 20</w:t>
            </w:r>
            <w:r w:rsidR="000C4DA4">
              <w:rPr>
                <w:sz w:val="24"/>
                <w:szCs w:val="24"/>
                <w:lang w:val="pt-BR"/>
              </w:rPr>
              <w:t>26</w:t>
            </w:r>
            <w:r w:rsidR="00960EAC">
              <w:rPr>
                <w:sz w:val="24"/>
                <w:szCs w:val="24"/>
                <w:lang w:val="pt-BR"/>
              </w:rPr>
              <w:t xml:space="preserve"> </w:t>
            </w:r>
            <w:r w:rsidRPr="002041A0">
              <w:rPr>
                <w:sz w:val="24"/>
                <w:szCs w:val="24"/>
                <w:lang w:val="pt-BR"/>
              </w:rPr>
              <w:t>(để b/c),</w:t>
            </w:r>
          </w:p>
          <w:p w14:paraId="06044BF4" w14:textId="1566B4F8" w:rsidR="00886E5D" w:rsidRPr="002041A0" w:rsidRDefault="00886E5D" w:rsidP="00143543">
            <w:pPr>
              <w:spacing w:before="20" w:line="240" w:lineRule="auto"/>
              <w:rPr>
                <w:sz w:val="24"/>
                <w:szCs w:val="24"/>
              </w:rPr>
            </w:pPr>
            <w:r w:rsidRPr="002041A0">
              <w:rPr>
                <w:sz w:val="24"/>
                <w:szCs w:val="24"/>
              </w:rPr>
              <w:t>- HS ĐHCĐ 20</w:t>
            </w:r>
            <w:r w:rsidR="000C4DA4">
              <w:rPr>
                <w:sz w:val="24"/>
                <w:szCs w:val="24"/>
              </w:rPr>
              <w:t>26</w:t>
            </w:r>
            <w:r w:rsidRPr="002041A0">
              <w:rPr>
                <w:sz w:val="24"/>
                <w:szCs w:val="24"/>
              </w:rPr>
              <w:t xml:space="preserve"> (để lưu),</w:t>
            </w:r>
          </w:p>
          <w:p w14:paraId="6DE277BA" w14:textId="77777777" w:rsidR="00886E5D" w:rsidRPr="002041A0" w:rsidRDefault="00886E5D" w:rsidP="00143543">
            <w:pPr>
              <w:spacing w:before="20" w:line="240" w:lineRule="auto"/>
              <w:rPr>
                <w:sz w:val="24"/>
                <w:szCs w:val="24"/>
              </w:rPr>
            </w:pPr>
            <w:r w:rsidRPr="002041A0">
              <w:rPr>
                <w:sz w:val="24"/>
                <w:szCs w:val="24"/>
              </w:rPr>
              <w:t>- Lưu: TKCty.</w:t>
            </w:r>
          </w:p>
          <w:p w14:paraId="2417FB3B" w14:textId="77777777" w:rsidR="00886E5D" w:rsidRPr="002041A0" w:rsidRDefault="00886E5D" w:rsidP="000B734D"/>
          <w:p w14:paraId="470DC633" w14:textId="77777777" w:rsidR="00886E5D" w:rsidRPr="002041A0" w:rsidRDefault="00886E5D" w:rsidP="000B734D"/>
        </w:tc>
        <w:tc>
          <w:tcPr>
            <w:tcW w:w="5160" w:type="dxa"/>
          </w:tcPr>
          <w:p w14:paraId="76795C1B" w14:textId="77777777" w:rsidR="00886E5D" w:rsidRPr="002041A0" w:rsidRDefault="00886E5D" w:rsidP="000B734D">
            <w:pPr>
              <w:spacing w:before="40" w:after="40"/>
              <w:jc w:val="center"/>
              <w:rPr>
                <w:b/>
                <w:bCs/>
              </w:rPr>
            </w:pPr>
            <w:r w:rsidRPr="002041A0">
              <w:rPr>
                <w:b/>
                <w:bCs/>
              </w:rPr>
              <w:t>T/M HỘI ĐỒNG QUẢN TRỊ</w:t>
            </w:r>
          </w:p>
          <w:p w14:paraId="28CF5FE3" w14:textId="77777777" w:rsidR="00886E5D" w:rsidRPr="002041A0" w:rsidRDefault="00886E5D" w:rsidP="000B734D">
            <w:pPr>
              <w:spacing w:before="40" w:after="40"/>
              <w:jc w:val="center"/>
            </w:pPr>
            <w:r w:rsidRPr="002041A0">
              <w:t>CHỦ TỊCH</w:t>
            </w:r>
          </w:p>
          <w:p w14:paraId="369E467B" w14:textId="77777777" w:rsidR="00886E5D" w:rsidRPr="002041A0" w:rsidRDefault="00886E5D" w:rsidP="000B734D">
            <w:pPr>
              <w:pStyle w:val="StyleTr"/>
            </w:pPr>
          </w:p>
          <w:p w14:paraId="7102AD4E" w14:textId="77777777" w:rsidR="00886E5D" w:rsidRPr="002041A0" w:rsidRDefault="00886E5D" w:rsidP="000B734D">
            <w:pPr>
              <w:pStyle w:val="StyleTr"/>
            </w:pPr>
          </w:p>
          <w:p w14:paraId="0EBF7443" w14:textId="77777777" w:rsidR="00886E5D" w:rsidRDefault="00886E5D" w:rsidP="000B734D">
            <w:pPr>
              <w:pStyle w:val="StyleTr"/>
            </w:pPr>
          </w:p>
          <w:p w14:paraId="6FB2A0D8" w14:textId="77777777" w:rsidR="00DB7EB7" w:rsidRPr="002041A0" w:rsidRDefault="00DB7EB7" w:rsidP="000B734D">
            <w:pPr>
              <w:pStyle w:val="StyleTr"/>
            </w:pPr>
          </w:p>
          <w:p w14:paraId="61DBE99B" w14:textId="77777777" w:rsidR="00886E5D" w:rsidRPr="002041A0" w:rsidRDefault="00886E5D" w:rsidP="000B734D">
            <w:pPr>
              <w:pStyle w:val="StyleTr"/>
            </w:pPr>
          </w:p>
          <w:p w14:paraId="4C9DD326" w14:textId="77777777" w:rsidR="00886E5D" w:rsidRPr="002041A0" w:rsidRDefault="00886E5D" w:rsidP="000B734D">
            <w:pPr>
              <w:pStyle w:val="StyleTr"/>
            </w:pPr>
          </w:p>
          <w:p w14:paraId="5DBA2B99" w14:textId="77777777" w:rsidR="00886E5D" w:rsidRPr="002041A0" w:rsidRDefault="00886E5D" w:rsidP="000B734D">
            <w:pPr>
              <w:spacing w:before="40" w:after="40" w:line="312" w:lineRule="auto"/>
              <w:ind w:left="600" w:hanging="600"/>
              <w:jc w:val="center"/>
              <w:rPr>
                <w:b/>
              </w:rPr>
            </w:pPr>
            <w:r w:rsidRPr="002041A0">
              <w:rPr>
                <w:b/>
              </w:rPr>
              <w:t>Hoàng Trung Chiến</w:t>
            </w:r>
          </w:p>
        </w:tc>
      </w:tr>
    </w:tbl>
    <w:p w14:paraId="013FB40F" w14:textId="03EB5DBF" w:rsidR="00886E5D" w:rsidRPr="002041A0" w:rsidRDefault="00886E5D" w:rsidP="00DF6E5B">
      <w:pPr>
        <w:pStyle w:val="StyleTr"/>
      </w:pPr>
    </w:p>
    <w:sectPr w:rsidR="00886E5D" w:rsidRPr="002041A0" w:rsidSect="00886E5D">
      <w:pgSz w:w="11907" w:h="16840" w:code="9"/>
      <w:pgMar w:top="907" w:right="907" w:bottom="907" w:left="147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9E953" w14:textId="77777777" w:rsidR="009A689E" w:rsidRDefault="009A689E" w:rsidP="00642D69">
      <w:pPr>
        <w:spacing w:line="240" w:lineRule="auto"/>
      </w:pPr>
      <w:r>
        <w:separator/>
      </w:r>
    </w:p>
  </w:endnote>
  <w:endnote w:type="continuationSeparator" w:id="0">
    <w:p w14:paraId="118090F7" w14:textId="77777777" w:rsidR="009A689E" w:rsidRDefault="009A689E" w:rsidP="00642D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84506" w14:textId="77777777" w:rsidR="009A689E" w:rsidRDefault="009A689E" w:rsidP="00642D69">
      <w:pPr>
        <w:spacing w:line="240" w:lineRule="auto"/>
      </w:pPr>
      <w:r>
        <w:separator/>
      </w:r>
    </w:p>
  </w:footnote>
  <w:footnote w:type="continuationSeparator" w:id="0">
    <w:p w14:paraId="4D4733E2" w14:textId="77777777" w:rsidR="009A689E" w:rsidRDefault="009A689E" w:rsidP="00642D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42F"/>
    <w:multiLevelType w:val="hybridMultilevel"/>
    <w:tmpl w:val="3AC87C16"/>
    <w:lvl w:ilvl="0" w:tplc="83BC37C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02B36"/>
    <w:multiLevelType w:val="hybridMultilevel"/>
    <w:tmpl w:val="76CA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D0A9D"/>
    <w:multiLevelType w:val="hybridMultilevel"/>
    <w:tmpl w:val="6632F7B4"/>
    <w:lvl w:ilvl="0" w:tplc="FF34F2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5C70FD"/>
    <w:multiLevelType w:val="hybridMultilevel"/>
    <w:tmpl w:val="7204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02268"/>
    <w:multiLevelType w:val="hybridMultilevel"/>
    <w:tmpl w:val="0C72C70C"/>
    <w:lvl w:ilvl="0" w:tplc="11A681A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9253E"/>
    <w:multiLevelType w:val="hybridMultilevel"/>
    <w:tmpl w:val="06D0BE6C"/>
    <w:lvl w:ilvl="0" w:tplc="70FCE6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75B97"/>
    <w:multiLevelType w:val="hybridMultilevel"/>
    <w:tmpl w:val="0804D30C"/>
    <w:lvl w:ilvl="0" w:tplc="76F2C1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214945">
    <w:abstractNumId w:val="5"/>
  </w:num>
  <w:num w:numId="2" w16cid:durableId="1616326136">
    <w:abstractNumId w:val="2"/>
  </w:num>
  <w:num w:numId="3" w16cid:durableId="2112046303">
    <w:abstractNumId w:val="3"/>
  </w:num>
  <w:num w:numId="4" w16cid:durableId="738360520">
    <w:abstractNumId w:val="1"/>
  </w:num>
  <w:num w:numId="5" w16cid:durableId="716471037">
    <w:abstractNumId w:val="4"/>
  </w:num>
  <w:num w:numId="6" w16cid:durableId="1565943582">
    <w:abstractNumId w:val="0"/>
  </w:num>
  <w:num w:numId="7" w16cid:durableId="12006332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0D5"/>
    <w:rsid w:val="00095BC8"/>
    <w:rsid w:val="000C4DA4"/>
    <w:rsid w:val="000D67D2"/>
    <w:rsid w:val="000E3E82"/>
    <w:rsid w:val="001000D5"/>
    <w:rsid w:val="001209BD"/>
    <w:rsid w:val="00143543"/>
    <w:rsid w:val="00177D73"/>
    <w:rsid w:val="001A1863"/>
    <w:rsid w:val="001A71D0"/>
    <w:rsid w:val="002041A0"/>
    <w:rsid w:val="00224BEB"/>
    <w:rsid w:val="002344A4"/>
    <w:rsid w:val="002351D7"/>
    <w:rsid w:val="0035770B"/>
    <w:rsid w:val="00370D74"/>
    <w:rsid w:val="003E7304"/>
    <w:rsid w:val="00442F9B"/>
    <w:rsid w:val="004701AB"/>
    <w:rsid w:val="004856F0"/>
    <w:rsid w:val="004B041A"/>
    <w:rsid w:val="004E6543"/>
    <w:rsid w:val="00527198"/>
    <w:rsid w:val="00535BB4"/>
    <w:rsid w:val="00547D1C"/>
    <w:rsid w:val="00577109"/>
    <w:rsid w:val="005A0F4D"/>
    <w:rsid w:val="005B0169"/>
    <w:rsid w:val="00615EA2"/>
    <w:rsid w:val="006176FB"/>
    <w:rsid w:val="00642D69"/>
    <w:rsid w:val="006561BE"/>
    <w:rsid w:val="006928DB"/>
    <w:rsid w:val="006E27FA"/>
    <w:rsid w:val="00720323"/>
    <w:rsid w:val="007528E8"/>
    <w:rsid w:val="00762BC8"/>
    <w:rsid w:val="007853F0"/>
    <w:rsid w:val="0079234B"/>
    <w:rsid w:val="007B3A6E"/>
    <w:rsid w:val="007B4EDB"/>
    <w:rsid w:val="00830B78"/>
    <w:rsid w:val="00880107"/>
    <w:rsid w:val="00886E5D"/>
    <w:rsid w:val="008E2CFD"/>
    <w:rsid w:val="008E7F0F"/>
    <w:rsid w:val="009267C3"/>
    <w:rsid w:val="00951F9F"/>
    <w:rsid w:val="00960EAC"/>
    <w:rsid w:val="00966181"/>
    <w:rsid w:val="009A4E3B"/>
    <w:rsid w:val="009A689E"/>
    <w:rsid w:val="00A37080"/>
    <w:rsid w:val="00A67401"/>
    <w:rsid w:val="00A955AE"/>
    <w:rsid w:val="00B0579B"/>
    <w:rsid w:val="00B17D6F"/>
    <w:rsid w:val="00B21A1D"/>
    <w:rsid w:val="00B56324"/>
    <w:rsid w:val="00B719A6"/>
    <w:rsid w:val="00B80E52"/>
    <w:rsid w:val="00C221F6"/>
    <w:rsid w:val="00C27FCB"/>
    <w:rsid w:val="00CB3EAD"/>
    <w:rsid w:val="00CE2A8E"/>
    <w:rsid w:val="00CF19E6"/>
    <w:rsid w:val="00CF27A8"/>
    <w:rsid w:val="00D51332"/>
    <w:rsid w:val="00D80856"/>
    <w:rsid w:val="00DB171F"/>
    <w:rsid w:val="00DB7EB7"/>
    <w:rsid w:val="00DF6E5B"/>
    <w:rsid w:val="00E90626"/>
    <w:rsid w:val="00ED3016"/>
    <w:rsid w:val="00F32FCA"/>
    <w:rsid w:val="00F9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E8FAA"/>
  <w15:docId w15:val="{20FEB749-DDAB-4A23-8B67-5892BDB10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79B"/>
    <w:pPr>
      <w:spacing w:after="0" w:line="360" w:lineRule="exact"/>
    </w:pPr>
  </w:style>
  <w:style w:type="paragraph" w:styleId="Heading1">
    <w:name w:val="heading 1"/>
    <w:basedOn w:val="Normal"/>
    <w:next w:val="Normal"/>
    <w:link w:val="Heading1Char"/>
    <w:uiPriority w:val="9"/>
    <w:qFormat/>
    <w:rsid w:val="00ED3016"/>
    <w:pPr>
      <w:keepNext/>
      <w:keepLines/>
      <w:spacing w:before="240" w:line="300" w:lineRule="auto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719A6"/>
    <w:pPr>
      <w:widowControl w:val="0"/>
      <w:spacing w:before="120"/>
      <w:outlineLvl w:val="1"/>
    </w:pPr>
    <w:rPr>
      <w:rFonts w:ascii="Times New Roman Bold" w:eastAsiaTheme="majorEastAsia" w:hAnsi="Times New Roman Bold" w:cstheme="majorBidi"/>
      <w:b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719A6"/>
    <w:pPr>
      <w:widowControl w:val="0"/>
      <w:spacing w:before="120"/>
      <w:outlineLvl w:val="2"/>
    </w:pPr>
    <w:rPr>
      <w:rFonts w:eastAsiaTheme="majorEastAsia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2D69"/>
    <w:pPr>
      <w:widowControl w:val="0"/>
      <w:spacing w:before="120" w:line="340" w:lineRule="exact"/>
      <w:outlineLvl w:val="3"/>
    </w:pPr>
    <w:rPr>
      <w:rFonts w:eastAsiaTheme="majorEastAsia" w:cstheme="majorBidi"/>
      <w:b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016"/>
    <w:rPr>
      <w:rFonts w:eastAsiaTheme="majorEastAsia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719A6"/>
    <w:rPr>
      <w:rFonts w:ascii="Times New Roman Bold" w:eastAsiaTheme="majorEastAsia" w:hAnsi="Times New Roman Bold" w:cstheme="majorBidi"/>
      <w:b/>
      <w:sz w:val="28"/>
      <w:szCs w:val="26"/>
    </w:rPr>
  </w:style>
  <w:style w:type="paragraph" w:styleId="NoSpacing">
    <w:name w:val="No Spacing"/>
    <w:uiPriority w:val="1"/>
    <w:rsid w:val="005B0169"/>
    <w:pPr>
      <w:spacing w:after="0" w:line="240" w:lineRule="auto"/>
    </w:pPr>
  </w:style>
  <w:style w:type="paragraph" w:customStyle="1" w:styleId="Nor3">
    <w:name w:val="Nor 3"/>
    <w:basedOn w:val="Normal"/>
    <w:qFormat/>
    <w:rsid w:val="005B0169"/>
    <w:pPr>
      <w:spacing w:before="60" w:after="20"/>
      <w:jc w:val="both"/>
    </w:pPr>
  </w:style>
  <w:style w:type="paragraph" w:customStyle="1" w:styleId="Nor6">
    <w:name w:val="Nor 6"/>
    <w:basedOn w:val="Nor3"/>
    <w:qFormat/>
    <w:rsid w:val="00CE2A8E"/>
    <w:pPr>
      <w:spacing w:before="120"/>
    </w:pPr>
  </w:style>
  <w:style w:type="paragraph" w:customStyle="1" w:styleId="StyleH1">
    <w:name w:val="Style H1"/>
    <w:basedOn w:val="Nor6"/>
    <w:qFormat/>
    <w:rsid w:val="001A71D0"/>
    <w:pPr>
      <w:spacing w:before="20"/>
      <w:ind w:firstLine="720"/>
    </w:pPr>
  </w:style>
  <w:style w:type="paragraph" w:customStyle="1" w:styleId="StyleH2">
    <w:name w:val="Style H2"/>
    <w:basedOn w:val="StyleH1"/>
    <w:qFormat/>
    <w:rsid w:val="001A71D0"/>
    <w:pPr>
      <w:spacing w:before="40" w:after="40"/>
    </w:pPr>
  </w:style>
  <w:style w:type="paragraph" w:customStyle="1" w:styleId="StyleH3">
    <w:name w:val="Style H3"/>
    <w:basedOn w:val="StyleH2"/>
    <w:qFormat/>
    <w:rsid w:val="001A71D0"/>
    <w:pPr>
      <w:spacing w:before="60" w:after="20"/>
    </w:pPr>
  </w:style>
  <w:style w:type="paragraph" w:customStyle="1" w:styleId="StyleH6">
    <w:name w:val="Style H6"/>
    <w:basedOn w:val="StyleH3"/>
    <w:qFormat/>
    <w:rsid w:val="001A71D0"/>
    <w:pPr>
      <w:spacing w:before="120"/>
    </w:pPr>
  </w:style>
  <w:style w:type="paragraph" w:styleId="Title">
    <w:name w:val="Title"/>
    <w:basedOn w:val="Normal"/>
    <w:next w:val="Normal"/>
    <w:link w:val="TitleChar"/>
    <w:qFormat/>
    <w:rsid w:val="00830B7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30B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2">
    <w:name w:val="Nor 2"/>
    <w:basedOn w:val="Normal"/>
    <w:autoRedefine/>
    <w:qFormat/>
    <w:rsid w:val="005B0169"/>
    <w:pPr>
      <w:spacing w:before="40" w:after="40"/>
      <w:jc w:val="both"/>
    </w:pPr>
  </w:style>
  <w:style w:type="character" w:customStyle="1" w:styleId="Heading3Char">
    <w:name w:val="Heading 3 Char"/>
    <w:basedOn w:val="DefaultParagraphFont"/>
    <w:link w:val="Heading3"/>
    <w:uiPriority w:val="9"/>
    <w:rsid w:val="00B719A6"/>
    <w:rPr>
      <w:rFonts w:eastAsiaTheme="majorEastAsia" w:cstheme="majorBidi"/>
      <w:b/>
      <w:sz w:val="28"/>
      <w:szCs w:val="24"/>
    </w:rPr>
  </w:style>
  <w:style w:type="paragraph" w:customStyle="1" w:styleId="StyleH12">
    <w:name w:val="Style H12"/>
    <w:basedOn w:val="StyleH6"/>
    <w:autoRedefine/>
    <w:qFormat/>
    <w:rsid w:val="004701AB"/>
    <w:pPr>
      <w:spacing w:before="240"/>
    </w:pPr>
    <w:rPr>
      <w:rFonts w:eastAsia="Calibri" w:cs="Times New Roman"/>
    </w:rPr>
  </w:style>
  <w:style w:type="paragraph" w:styleId="BodyText">
    <w:name w:val="Body Text"/>
    <w:basedOn w:val="Normal"/>
    <w:link w:val="BodyTextChar"/>
    <w:rsid w:val="00642D69"/>
    <w:pPr>
      <w:spacing w:line="240" w:lineRule="auto"/>
      <w:jc w:val="both"/>
    </w:pPr>
    <w:rPr>
      <w:rFonts w:ascii=".VnTime" w:eastAsia="Times New Roman" w:hAnsi=".VnTime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642D69"/>
    <w:rPr>
      <w:rFonts w:ascii=".VnTime" w:eastAsia="Times New Roman" w:hAnsi=".VnTime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642D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D69"/>
  </w:style>
  <w:style w:type="paragraph" w:styleId="Footer">
    <w:name w:val="footer"/>
    <w:basedOn w:val="Normal"/>
    <w:link w:val="FooterChar"/>
    <w:uiPriority w:val="99"/>
    <w:unhideWhenUsed/>
    <w:rsid w:val="00642D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D69"/>
  </w:style>
  <w:style w:type="character" w:customStyle="1" w:styleId="Heading4Char">
    <w:name w:val="Heading 4 Char"/>
    <w:basedOn w:val="DefaultParagraphFont"/>
    <w:link w:val="Heading4"/>
    <w:uiPriority w:val="9"/>
    <w:rsid w:val="00642D69"/>
    <w:rPr>
      <w:rFonts w:eastAsiaTheme="majorEastAsia" w:cstheme="majorBidi"/>
      <w:b/>
      <w:i/>
      <w:iCs/>
      <w:sz w:val="28"/>
    </w:rPr>
  </w:style>
  <w:style w:type="paragraph" w:styleId="NormalWeb">
    <w:name w:val="Normal (Web)"/>
    <w:basedOn w:val="Normal"/>
    <w:uiPriority w:val="99"/>
    <w:semiHidden/>
    <w:unhideWhenUsed/>
    <w:rsid w:val="005A0F4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577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7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7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7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70B"/>
    <w:rPr>
      <w:b/>
      <w:bCs/>
      <w:sz w:val="20"/>
      <w:szCs w:val="20"/>
    </w:rPr>
  </w:style>
  <w:style w:type="paragraph" w:customStyle="1" w:styleId="StyleTr">
    <w:name w:val="Style Tr"/>
    <w:basedOn w:val="Normal"/>
    <w:qFormat/>
    <w:rsid w:val="00B0579B"/>
    <w:pPr>
      <w:tabs>
        <w:tab w:val="left" w:pos="0"/>
      </w:tabs>
      <w:spacing w:line="240" w:lineRule="auto"/>
      <w:jc w:val="both"/>
    </w:pPr>
    <w:rPr>
      <w:b/>
      <w:sz w:val="20"/>
      <w:szCs w:val="20"/>
    </w:rPr>
  </w:style>
  <w:style w:type="paragraph" w:styleId="ListParagraph">
    <w:name w:val="List Paragraph"/>
    <w:basedOn w:val="Normal"/>
    <w:qFormat/>
    <w:rsid w:val="00577109"/>
    <w:pPr>
      <w:ind w:left="720"/>
      <w:contextualSpacing/>
    </w:pPr>
  </w:style>
  <w:style w:type="table" w:styleId="TableGrid">
    <w:name w:val="Table Grid"/>
    <w:basedOn w:val="TableNormal"/>
    <w:uiPriority w:val="39"/>
    <w:rsid w:val="00547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1000D5"/>
    <w:pPr>
      <w:tabs>
        <w:tab w:val="left" w:pos="0"/>
      </w:tabs>
      <w:spacing w:after="120" w:line="312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3Char">
    <w:name w:val="Body Text 3 Char"/>
    <w:basedOn w:val="DefaultParagraphFont"/>
    <w:link w:val="BodyText3"/>
    <w:rsid w:val="001000D5"/>
    <w:rPr>
      <w:rFonts w:ascii=".VnTime" w:eastAsia="Times New Roman" w:hAnsi=".VnTime" w:cs="Times New Roman"/>
      <w:szCs w:val="24"/>
    </w:rPr>
  </w:style>
  <w:style w:type="paragraph" w:styleId="BodyTextFirstIndent">
    <w:name w:val="Body Text First Indent"/>
    <w:basedOn w:val="BodyText"/>
    <w:link w:val="BodyTextFirstIndentChar"/>
    <w:rsid w:val="001000D5"/>
    <w:pPr>
      <w:spacing w:after="120"/>
      <w:ind w:firstLine="210"/>
      <w:jc w:val="left"/>
    </w:pPr>
    <w:rPr>
      <w:sz w:val="26"/>
      <w:szCs w:val="26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1000D5"/>
    <w:rPr>
      <w:rFonts w:ascii=".VnTime" w:eastAsia="Times New Roman" w:hAnsi=".VnTime" w:cs="Times New Roman"/>
      <w:sz w:val="24"/>
      <w:szCs w:val="20"/>
      <w:lang w:val="x-none" w:eastAsia="x-none"/>
    </w:rPr>
  </w:style>
  <w:style w:type="paragraph" w:customStyle="1" w:styleId="ColorfulList-Accent11">
    <w:name w:val="Colorful List - Accent 11"/>
    <w:basedOn w:val="Normal"/>
    <w:qFormat/>
    <w:rsid w:val="00DF6E5B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E5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E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ocuments\Custom%20Office%20Templates\Normal%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23DB8-DDC9-43D0-A59A-B18678EFB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 13</Template>
  <TotalTime>77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Thị Hiền</cp:lastModifiedBy>
  <cp:revision>19</cp:revision>
  <dcterms:created xsi:type="dcterms:W3CDTF">2023-03-09T16:24:00Z</dcterms:created>
  <dcterms:modified xsi:type="dcterms:W3CDTF">2026-04-13T01:42:00Z</dcterms:modified>
</cp:coreProperties>
</file>